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4AAB2" w14:textId="77777777" w:rsidR="00150BD1" w:rsidRPr="00544B62" w:rsidRDefault="003C2698" w:rsidP="00F40E54">
      <w:pPr>
        <w:spacing w:line="320" w:lineRule="atLeast"/>
        <w:rPr>
          <w:rFonts w:hAnsi="ＭＳ 明朝"/>
          <w:spacing w:val="16"/>
        </w:rPr>
      </w:pPr>
      <w:r w:rsidRPr="00544B62">
        <w:rPr>
          <w:rFonts w:hAnsi="ＭＳ 明朝" w:hint="eastAsia"/>
          <w:spacing w:val="16"/>
        </w:rPr>
        <w:t>様式第６</w:t>
      </w:r>
      <w:r w:rsidR="009B6D4C" w:rsidRPr="00544B62">
        <w:rPr>
          <w:rFonts w:hAnsi="ＭＳ 明朝" w:hint="eastAsia"/>
          <w:spacing w:val="16"/>
        </w:rPr>
        <w:t>号</w:t>
      </w:r>
    </w:p>
    <w:p w14:paraId="16D557CB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1195CB29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3A9F9127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169053EC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39F0348A" w14:textId="060B3A78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241741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4F1C67A0" w14:textId="77777777" w:rsidR="00150BD1" w:rsidRPr="0024174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FC048A2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EAF2AB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520537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0106B3B5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520537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7928D894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㊞</w:t>
      </w:r>
    </w:p>
    <w:p w14:paraId="2F099DF4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EFD662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A445E5F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2BE566E9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AA9D0FD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7FC3334D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7E94166B" w14:textId="2FD04AE0" w:rsidR="00150BD1" w:rsidRPr="007C1F29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241741">
        <w:rPr>
          <w:rFonts w:hAnsi="ＭＳ 明朝"/>
          <w:spacing w:val="16"/>
          <w:sz w:val="21"/>
          <w:szCs w:val="21"/>
        </w:rPr>
        <w:fldChar w:fldCharType="begin"/>
      </w:r>
      <w:r w:rsidR="00241741">
        <w:rPr>
          <w:rFonts w:hAnsi="ＭＳ 明朝"/>
          <w:spacing w:val="16"/>
          <w:sz w:val="21"/>
          <w:szCs w:val="21"/>
        </w:rPr>
        <w:instrText xml:space="preserve"> </w:instrText>
      </w:r>
      <w:r w:rsidR="00241741">
        <w:rPr>
          <w:rFonts w:hAnsi="ＭＳ 明朝" w:hint="eastAsia"/>
          <w:spacing w:val="16"/>
          <w:sz w:val="21"/>
          <w:szCs w:val="21"/>
        </w:rPr>
        <w:instrText>MERGEFIELD 案件名</w:instrText>
      </w:r>
      <w:r w:rsidR="00241741">
        <w:rPr>
          <w:rFonts w:hAnsi="ＭＳ 明朝"/>
          <w:spacing w:val="16"/>
          <w:sz w:val="21"/>
          <w:szCs w:val="21"/>
        </w:rPr>
        <w:instrText xml:space="preserve"> </w:instrText>
      </w:r>
      <w:r w:rsidR="00241741">
        <w:rPr>
          <w:rFonts w:hAnsi="ＭＳ 明朝"/>
          <w:spacing w:val="16"/>
          <w:sz w:val="21"/>
          <w:szCs w:val="21"/>
        </w:rPr>
        <w:fldChar w:fldCharType="separate"/>
      </w:r>
      <w:r w:rsidR="00E072BB" w:rsidRPr="00004381">
        <w:rPr>
          <w:rFonts w:hAnsi="ＭＳ 明朝"/>
          <w:noProof/>
          <w:spacing w:val="16"/>
          <w:sz w:val="21"/>
          <w:szCs w:val="21"/>
        </w:rPr>
        <w:t>電子複写機の複写サービス</w:t>
      </w:r>
      <w:r w:rsidR="00241741">
        <w:rPr>
          <w:rFonts w:hAnsi="ＭＳ 明朝"/>
          <w:spacing w:val="16"/>
          <w:sz w:val="21"/>
          <w:szCs w:val="21"/>
        </w:rPr>
        <w:fldChar w:fldCharType="end"/>
      </w:r>
    </w:p>
    <w:p w14:paraId="122CF40B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19B167F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5BAF170" w14:textId="4979F812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241741">
        <w:rPr>
          <w:rFonts w:hAnsi="ＭＳ 明朝"/>
          <w:spacing w:val="16"/>
          <w:sz w:val="21"/>
          <w:szCs w:val="21"/>
        </w:rPr>
        <w:fldChar w:fldCharType="begin"/>
      </w:r>
      <w:r w:rsidR="00241741">
        <w:rPr>
          <w:rFonts w:hAnsi="ＭＳ 明朝"/>
          <w:spacing w:val="16"/>
          <w:sz w:val="21"/>
          <w:szCs w:val="21"/>
        </w:rPr>
        <w:instrText xml:space="preserve"> MERGEFIELD 入札公告 </w:instrText>
      </w:r>
      <w:r w:rsidR="00241741">
        <w:rPr>
          <w:rFonts w:hAnsi="ＭＳ 明朝"/>
          <w:spacing w:val="16"/>
          <w:sz w:val="21"/>
          <w:szCs w:val="21"/>
        </w:rPr>
        <w:fldChar w:fldCharType="separate"/>
      </w:r>
      <w:r w:rsidR="00E072BB" w:rsidRPr="00004381">
        <w:rPr>
          <w:rFonts w:hAnsi="ＭＳ 明朝"/>
          <w:noProof/>
          <w:spacing w:val="16"/>
          <w:sz w:val="21"/>
          <w:szCs w:val="21"/>
        </w:rPr>
        <w:t>令和８年２月10日（火）</w:t>
      </w:r>
      <w:r w:rsidR="00241741">
        <w:rPr>
          <w:rFonts w:hAnsi="ＭＳ 明朝"/>
          <w:spacing w:val="16"/>
          <w:sz w:val="21"/>
          <w:szCs w:val="21"/>
        </w:rPr>
        <w:fldChar w:fldCharType="end"/>
      </w:r>
    </w:p>
    <w:p w14:paraId="3FCD0D5C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38865AB0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1551EABB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02A6C4C8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2D7CCA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3BD2EBA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25A72D00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7D93A70D" w14:textId="77777777" w:rsidTr="00520537">
        <w:tc>
          <w:tcPr>
            <w:tcW w:w="2456" w:type="dxa"/>
            <w:vAlign w:val="center"/>
          </w:tcPr>
          <w:p w14:paraId="19762FD8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661638F3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124675CB" w14:textId="77777777" w:rsidTr="00520537">
        <w:tc>
          <w:tcPr>
            <w:tcW w:w="2456" w:type="dxa"/>
            <w:vAlign w:val="center"/>
          </w:tcPr>
          <w:p w14:paraId="247CA9B1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5D86AA77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7A779009" w14:textId="77777777" w:rsidTr="00D20A7B">
        <w:tc>
          <w:tcPr>
            <w:tcW w:w="2456" w:type="dxa"/>
            <w:vAlign w:val="center"/>
          </w:tcPr>
          <w:p w14:paraId="3421A91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A5FAD1F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3813DBB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6029DCA3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410251C6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107FCBD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5F346859" w14:textId="77777777" w:rsidTr="00520537">
        <w:tc>
          <w:tcPr>
            <w:tcW w:w="2456" w:type="dxa"/>
            <w:vAlign w:val="center"/>
          </w:tcPr>
          <w:p w14:paraId="57DD9E02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C038C9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7893F7DE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5F99022C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BF53C03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5A0BF363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178514EE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52054" w14:textId="77777777" w:rsidR="00652927" w:rsidRDefault="00652927">
      <w:r>
        <w:separator/>
      </w:r>
    </w:p>
  </w:endnote>
  <w:endnote w:type="continuationSeparator" w:id="0">
    <w:p w14:paraId="6DB2F6E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A2DB5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7648531D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C8387" w14:textId="77777777" w:rsidR="00544B62" w:rsidRDefault="00544B62">
    <w:pPr>
      <w:pStyle w:val="a4"/>
    </w:pPr>
  </w:p>
  <w:p w14:paraId="707EA9DB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4B2AA" w14:textId="77777777" w:rsidR="00652927" w:rsidRDefault="00652927">
      <w:r>
        <w:separator/>
      </w:r>
    </w:p>
  </w:footnote>
  <w:footnote w:type="continuationSeparator" w:id="0">
    <w:p w14:paraId="4C80E137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0305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861864599">
    <w:abstractNumId w:val="4"/>
  </w:num>
  <w:num w:numId="2" w16cid:durableId="1217359045">
    <w:abstractNumId w:val="0"/>
  </w:num>
  <w:num w:numId="3" w16cid:durableId="1720939022">
    <w:abstractNumId w:val="3"/>
  </w:num>
  <w:num w:numId="4" w16cid:durableId="690839150">
    <w:abstractNumId w:val="1"/>
  </w:num>
  <w:num w:numId="5" w16cid:durableId="2114325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10.9.141\youdo\R7年度\46_印刷製本費\46_02_支出契約決議書・請書\46_02_010_支出契約決議書・請書\電子複写機単価契約\03_がん登録室分新規\01 執行伺い\公告データ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2"/>
    <w:viewMergedData/>
    <w:odso>
      <w:udl w:val="Provider=Microsoft.ACE.OLEDB.12.0;User ID=Admin;Data Source=\\10.10.9.141\youdo\R7年度\46_印刷製本費\46_02_支出契約決議書・請書\46_02_010_支出契約決議書・請書\電子複写機単価契約\03_がん登録室分新規\01 執行伺い\公告データ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3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2A1"/>
    <w:rsid w:val="000155BA"/>
    <w:rsid w:val="00015870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5BB8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1741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666C"/>
    <w:rsid w:val="005446E9"/>
    <w:rsid w:val="005447D2"/>
    <w:rsid w:val="00544B62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1F2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3353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1092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4FBC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072BB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02FA"/>
    <w:rsid w:val="00EB149F"/>
    <w:rsid w:val="00EB21C1"/>
    <w:rsid w:val="00EB4549"/>
    <w:rsid w:val="00EC2841"/>
    <w:rsid w:val="00EC7CEF"/>
    <w:rsid w:val="00ED36F8"/>
    <w:rsid w:val="00EE1377"/>
    <w:rsid w:val="00EE4A65"/>
    <w:rsid w:val="00EE77DC"/>
    <w:rsid w:val="00EF0751"/>
    <w:rsid w:val="00EF163C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03B40485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\\10.10.9.141\youdo\R7&#24180;&#24230;\46_&#21360;&#21047;&#35069;&#26412;&#36027;\46_02_&#25903;&#20986;&#22865;&#32004;&#27770;&#35696;&#26360;&#12539;&#35531;&#26360;\46_02_010_&#25903;&#20986;&#22865;&#32004;&#27770;&#35696;&#26360;&#12539;&#35531;&#26360;\&#38651;&#23376;&#35079;&#20889;&#27231;&#21336;&#20385;&#22865;&#32004;\03_&#12364;&#12435;&#30331;&#37682;&#23460;&#20998;&#26032;&#35215;\01%20&#22519;&#34892;&#20282;&#12356;\&#20844;&#21578;&#12487;&#12540;&#12479;.xlsx" TargetMode="External"/><Relationship Id="rId2" Type="http://schemas.openxmlformats.org/officeDocument/2006/relationships/mailMergeSource" Target="file:///\\10.10.9.141\youdo\R7&#24180;&#24230;\46_&#21360;&#21047;&#35069;&#26412;&#36027;\46_02_&#25903;&#20986;&#22865;&#32004;&#27770;&#35696;&#26360;&#12539;&#35531;&#26360;\46_02_010_&#25903;&#20986;&#22865;&#32004;&#27770;&#35696;&#26360;&#12539;&#35531;&#26360;\&#38651;&#23376;&#35079;&#20889;&#27231;&#21336;&#20385;&#22865;&#32004;\03_&#12364;&#12435;&#30331;&#37682;&#23460;&#20998;&#26032;&#35215;\01%20&#22519;&#34892;&#20282;&#12356;\&#20844;&#21578;&#12487;&#12540;&#1247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5FB417-C7CA-4331-9DF6-2B716CE0D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49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矢崎 永久</cp:lastModifiedBy>
  <cp:revision>35</cp:revision>
  <cp:lastPrinted>2026-02-05T06:40:00Z</cp:lastPrinted>
  <dcterms:created xsi:type="dcterms:W3CDTF">2020-01-22T03:01:00Z</dcterms:created>
  <dcterms:modified xsi:type="dcterms:W3CDTF">2026-02-05T06:51:00Z</dcterms:modified>
</cp:coreProperties>
</file>